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654FD" w14:textId="0B2D8063" w:rsidR="006B2F86" w:rsidRDefault="009F13AA" w:rsidP="00E71FC3">
      <w:pPr>
        <w:pStyle w:val="NoSpacing"/>
      </w:pPr>
      <w:r>
        <w:rPr>
          <w:u w:val="single"/>
        </w:rPr>
        <w:t>Thomas MARIOT</w:t>
      </w:r>
      <w:r>
        <w:t xml:space="preserve">      (d.1478)</w:t>
      </w:r>
    </w:p>
    <w:p w14:paraId="6BA30EFC" w14:textId="18B66F6D" w:rsidR="009F13AA" w:rsidRDefault="009F13AA" w:rsidP="00E71FC3">
      <w:pPr>
        <w:pStyle w:val="NoSpacing"/>
      </w:pPr>
      <w:r>
        <w:t>of York. Mercer.</w:t>
      </w:r>
    </w:p>
    <w:p w14:paraId="29DD74CD" w14:textId="2FD6ABE6" w:rsidR="009F13AA" w:rsidRDefault="009F13AA" w:rsidP="00E71FC3">
      <w:pPr>
        <w:pStyle w:val="NoSpacing"/>
      </w:pPr>
    </w:p>
    <w:p w14:paraId="598D5EB6" w14:textId="1F7742E3" w:rsidR="009F13AA" w:rsidRDefault="009F13AA" w:rsidP="00E71FC3">
      <w:pPr>
        <w:pStyle w:val="NoSpacing"/>
      </w:pPr>
    </w:p>
    <w:p w14:paraId="3D4DBEFB" w14:textId="0EC10260" w:rsidR="009F13AA" w:rsidRDefault="009F13AA" w:rsidP="00E71FC3">
      <w:pPr>
        <w:pStyle w:val="NoSpacing"/>
      </w:pPr>
      <w:r>
        <w:t>10 Apr.1478</w:t>
      </w:r>
      <w:r>
        <w:tab/>
        <w:t>He made his Will.   (W.Y.R. p.111)</w:t>
      </w:r>
    </w:p>
    <w:p w14:paraId="1D84D9DE" w14:textId="0FAC8CAA" w:rsidR="009F13AA" w:rsidRDefault="009F13AA" w:rsidP="00E71FC3">
      <w:pPr>
        <w:pStyle w:val="NoSpacing"/>
      </w:pPr>
      <w:r>
        <w:t xml:space="preserve">  4 May</w:t>
      </w:r>
      <w:r>
        <w:tab/>
        <w:t>Probate of his Will.   (ibid.)</w:t>
      </w:r>
    </w:p>
    <w:p w14:paraId="699D1346" w14:textId="49F94324" w:rsidR="009F13AA" w:rsidRDefault="009F13AA" w:rsidP="00E71FC3">
      <w:pPr>
        <w:pStyle w:val="NoSpacing"/>
      </w:pPr>
    </w:p>
    <w:p w14:paraId="7A918654" w14:textId="3BDB44F1" w:rsidR="009F13AA" w:rsidRDefault="009F13AA" w:rsidP="00E71FC3">
      <w:pPr>
        <w:pStyle w:val="NoSpacing"/>
      </w:pPr>
    </w:p>
    <w:p w14:paraId="65F0B847" w14:textId="187A1F95" w:rsidR="009F13AA" w:rsidRPr="009F13AA" w:rsidRDefault="009F13AA" w:rsidP="00E71FC3">
      <w:pPr>
        <w:pStyle w:val="NoSpacing"/>
      </w:pPr>
      <w:r>
        <w:t>2 February 2020</w:t>
      </w:r>
      <w:bookmarkStart w:id="0" w:name="_GoBack"/>
      <w:bookmarkEnd w:id="0"/>
    </w:p>
    <w:sectPr w:rsidR="009F13AA" w:rsidRPr="009F13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8AF0D" w14:textId="77777777" w:rsidR="009F13AA" w:rsidRDefault="009F13AA" w:rsidP="00E71FC3">
      <w:pPr>
        <w:spacing w:after="0" w:line="240" w:lineRule="auto"/>
      </w:pPr>
      <w:r>
        <w:separator/>
      </w:r>
    </w:p>
  </w:endnote>
  <w:endnote w:type="continuationSeparator" w:id="0">
    <w:p w14:paraId="0E90C9F3" w14:textId="77777777" w:rsidR="009F13AA" w:rsidRDefault="009F13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2CA1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728CE" w14:textId="77777777" w:rsidR="009F13AA" w:rsidRDefault="009F13AA" w:rsidP="00E71FC3">
      <w:pPr>
        <w:spacing w:after="0" w:line="240" w:lineRule="auto"/>
      </w:pPr>
      <w:r>
        <w:separator/>
      </w:r>
    </w:p>
  </w:footnote>
  <w:footnote w:type="continuationSeparator" w:id="0">
    <w:p w14:paraId="129BCDC8" w14:textId="77777777" w:rsidR="009F13AA" w:rsidRDefault="009F13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3AA"/>
    <w:rsid w:val="001A7C09"/>
    <w:rsid w:val="00577BD5"/>
    <w:rsid w:val="006A1F77"/>
    <w:rsid w:val="00733BE7"/>
    <w:rsid w:val="009F13A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791D6"/>
  <w15:chartTrackingRefBased/>
  <w15:docId w15:val="{6AB9C175-5A33-4A2B-B0A7-FDDA6277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2020-02-02T19:33:00Z</dcterms:created>
  <dcterms:modified xsi:type="dcterms:W3CDTF">2020-02-02T19:36:00Z</dcterms:modified>
</cp:coreProperties>
</file>